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A8511A" w14:textId="77777777" w:rsidR="00D91ECA" w:rsidRDefault="00D91ECA" w:rsidP="00D91EC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SWEAUD</w:t>
      </w:r>
      <w:r>
        <w:rPr>
          <w:rFonts w:ascii="Times New Roman" w:hAnsi="Times New Roman" w:cs="Times New Roman"/>
        </w:rPr>
        <w:t xml:space="preserve">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4D3C3ABF" w14:textId="77777777" w:rsidR="00D91ECA" w:rsidRDefault="00D91ECA" w:rsidP="00D91EC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</w:t>
      </w:r>
      <w:proofErr w:type="spellStart"/>
      <w:r>
        <w:rPr>
          <w:rFonts w:ascii="Times New Roman" w:hAnsi="Times New Roman" w:cs="Times New Roman"/>
        </w:rPr>
        <w:t>Bartestree</w:t>
      </w:r>
      <w:proofErr w:type="spellEnd"/>
      <w:r>
        <w:rPr>
          <w:rFonts w:ascii="Times New Roman" w:hAnsi="Times New Roman" w:cs="Times New Roman"/>
        </w:rPr>
        <w:t>, Hertfordshire. Husbandman.</w:t>
      </w:r>
    </w:p>
    <w:p w14:paraId="1AA6853C" w14:textId="77777777" w:rsidR="00D91ECA" w:rsidRDefault="00D91ECA" w:rsidP="00D91ECA">
      <w:pPr>
        <w:rPr>
          <w:rFonts w:ascii="Times New Roman" w:hAnsi="Times New Roman" w:cs="Times New Roman"/>
        </w:rPr>
      </w:pPr>
    </w:p>
    <w:p w14:paraId="01520C18" w14:textId="77777777" w:rsidR="00D91ECA" w:rsidRDefault="00D91ECA" w:rsidP="00D91ECA">
      <w:pPr>
        <w:rPr>
          <w:rFonts w:ascii="Times New Roman" w:hAnsi="Times New Roman" w:cs="Times New Roman"/>
        </w:rPr>
      </w:pPr>
    </w:p>
    <w:p w14:paraId="43A69829" w14:textId="77777777" w:rsidR="00D91ECA" w:rsidRDefault="00D91ECA" w:rsidP="00D91EC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John </w:t>
      </w:r>
      <w:proofErr w:type="spellStart"/>
      <w:r>
        <w:rPr>
          <w:rFonts w:ascii="Times New Roman" w:hAnsi="Times New Roman" w:cs="Times New Roman"/>
        </w:rPr>
        <w:t>Mortymer</w:t>
      </w:r>
      <w:proofErr w:type="spellEnd"/>
      <w:r>
        <w:rPr>
          <w:rFonts w:ascii="Times New Roman" w:hAnsi="Times New Roman" w:cs="Times New Roman"/>
        </w:rPr>
        <w:t xml:space="preserve">, Sheriff of Herefordshire(q.v.), brought a plaint of debt </w:t>
      </w:r>
    </w:p>
    <w:p w14:paraId="69283383" w14:textId="77777777" w:rsidR="00D91ECA" w:rsidRDefault="00D91ECA" w:rsidP="00D91EC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against him and Richard Bundy of Hereford(q.v.).</w:t>
      </w:r>
    </w:p>
    <w:p w14:paraId="464D0CFE" w14:textId="77777777" w:rsidR="00D91ECA" w:rsidRDefault="00D91ECA" w:rsidP="00D91EC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(http://aalt.law.uh.edu/Indices/CP40Indices/CP40no888Pl.htm)</w:t>
      </w:r>
    </w:p>
    <w:p w14:paraId="14F85567" w14:textId="77777777" w:rsidR="00D91ECA" w:rsidRDefault="00D91ECA" w:rsidP="00D91ECA">
      <w:pPr>
        <w:rPr>
          <w:rFonts w:ascii="Times New Roman" w:hAnsi="Times New Roman" w:cs="Times New Roman"/>
        </w:rPr>
      </w:pPr>
    </w:p>
    <w:p w14:paraId="15F0FDD4" w14:textId="77777777" w:rsidR="00D91ECA" w:rsidRDefault="00D91ECA" w:rsidP="00D91ECA">
      <w:pPr>
        <w:rPr>
          <w:rFonts w:ascii="Times New Roman" w:hAnsi="Times New Roman" w:cs="Times New Roman"/>
        </w:rPr>
      </w:pPr>
    </w:p>
    <w:p w14:paraId="59466456" w14:textId="77777777" w:rsidR="00D91ECA" w:rsidRDefault="00D91ECA" w:rsidP="00D91EC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15 June 2018</w:t>
      </w:r>
    </w:p>
    <w:p w14:paraId="6CA82A5B" w14:textId="77777777" w:rsidR="006B2F86" w:rsidRPr="00E71FC3" w:rsidRDefault="00D91ECA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51DB46" w14:textId="77777777" w:rsidR="00D91ECA" w:rsidRDefault="00D91ECA" w:rsidP="00E71FC3">
      <w:r>
        <w:separator/>
      </w:r>
    </w:p>
  </w:endnote>
  <w:endnote w:type="continuationSeparator" w:id="0">
    <w:p w14:paraId="0727006D" w14:textId="77777777" w:rsidR="00D91ECA" w:rsidRDefault="00D91ECA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D3381C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6DD694" w14:textId="77777777" w:rsidR="00D91ECA" w:rsidRDefault="00D91ECA" w:rsidP="00E71FC3">
      <w:r>
        <w:separator/>
      </w:r>
    </w:p>
  </w:footnote>
  <w:footnote w:type="continuationSeparator" w:id="0">
    <w:p w14:paraId="1676D2C8" w14:textId="77777777" w:rsidR="00D91ECA" w:rsidRDefault="00D91ECA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1ECA"/>
    <w:rsid w:val="001A7C09"/>
    <w:rsid w:val="00577BD5"/>
    <w:rsid w:val="00656CBA"/>
    <w:rsid w:val="006A1F77"/>
    <w:rsid w:val="00733BE7"/>
    <w:rsid w:val="00AB52E8"/>
    <w:rsid w:val="00B16D3F"/>
    <w:rsid w:val="00BB41AC"/>
    <w:rsid w:val="00D91ECA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430FC6"/>
  <w15:chartTrackingRefBased/>
  <w15:docId w15:val="{2B7265D2-00A7-420F-B5E9-322BA02BB0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91ECA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41</Words>
  <Characters>238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2018-07-19T15:20:00Z</dcterms:created>
  <dcterms:modified xsi:type="dcterms:W3CDTF">2018-07-19T15:21:00Z</dcterms:modified>
</cp:coreProperties>
</file>